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0BC" w:rsidRDefault="003440BC">
      <w:pPr>
        <w:rPr>
          <w:rFonts w:ascii="Times New Roman" w:hAnsi="Times New Roman"/>
          <w:sz w:val="28"/>
          <w:szCs w:val="28"/>
        </w:rPr>
      </w:pPr>
      <w:r>
        <w:rPr>
          <w:rFonts w:ascii="Times New Roman" w:hAnsi="Times New Roman"/>
          <w:sz w:val="28"/>
          <w:szCs w:val="28"/>
        </w:rPr>
        <w:t>Содержание</w:t>
      </w:r>
    </w:p>
    <w:p w:rsidR="003440BC" w:rsidRDefault="003440BC">
      <w:pPr>
        <w:rPr>
          <w:rFonts w:ascii="Times New Roman" w:hAnsi="Times New Roman"/>
          <w:sz w:val="28"/>
          <w:szCs w:val="28"/>
        </w:rPr>
      </w:pPr>
      <w:r>
        <w:rPr>
          <w:rFonts w:ascii="Times New Roman" w:hAnsi="Times New Roman"/>
          <w:sz w:val="28"/>
          <w:szCs w:val="28"/>
        </w:rPr>
        <w:t>Задача 1…………………………………………………………………………….3</w:t>
      </w:r>
    </w:p>
    <w:p w:rsidR="003440BC" w:rsidRDefault="003440BC">
      <w:pPr>
        <w:rPr>
          <w:rFonts w:ascii="Times New Roman" w:hAnsi="Times New Roman"/>
          <w:sz w:val="28"/>
          <w:szCs w:val="28"/>
        </w:rPr>
      </w:pPr>
      <w:r>
        <w:rPr>
          <w:rFonts w:ascii="Times New Roman" w:hAnsi="Times New Roman"/>
          <w:sz w:val="28"/>
          <w:szCs w:val="28"/>
        </w:rPr>
        <w:t>Задача 2…………………………………………………………………………….6</w:t>
      </w:r>
    </w:p>
    <w:p w:rsidR="003440BC" w:rsidRDefault="003440BC">
      <w:pPr>
        <w:rPr>
          <w:rFonts w:ascii="Times New Roman" w:hAnsi="Times New Roman"/>
          <w:sz w:val="28"/>
          <w:szCs w:val="28"/>
        </w:rPr>
      </w:pPr>
      <w:r>
        <w:rPr>
          <w:rFonts w:ascii="Times New Roman" w:hAnsi="Times New Roman"/>
          <w:sz w:val="28"/>
          <w:szCs w:val="28"/>
        </w:rPr>
        <w:t>Задача 3…………………………………………………………………………….8</w:t>
      </w:r>
    </w:p>
    <w:p w:rsidR="003440BC" w:rsidRDefault="003440BC">
      <w:pPr>
        <w:rPr>
          <w:rFonts w:ascii="Times New Roman" w:hAnsi="Times New Roman"/>
          <w:sz w:val="28"/>
          <w:szCs w:val="28"/>
        </w:rPr>
      </w:pPr>
      <w:r>
        <w:rPr>
          <w:rFonts w:ascii="Times New Roman" w:hAnsi="Times New Roman"/>
          <w:sz w:val="28"/>
          <w:szCs w:val="28"/>
        </w:rPr>
        <w:t>Задача 4…………………………………………………………………………….9</w:t>
      </w:r>
    </w:p>
    <w:p w:rsidR="003440BC" w:rsidRDefault="003440BC">
      <w:pPr>
        <w:rPr>
          <w:rFonts w:ascii="Times New Roman" w:hAnsi="Times New Roman"/>
          <w:sz w:val="28"/>
          <w:szCs w:val="28"/>
        </w:rPr>
      </w:pPr>
      <w:r>
        <w:rPr>
          <w:rFonts w:ascii="Times New Roman" w:hAnsi="Times New Roman"/>
          <w:sz w:val="28"/>
          <w:szCs w:val="28"/>
        </w:rPr>
        <w:t>Задача 5…………………………………………………………………………...11</w:t>
      </w:r>
    </w:p>
    <w:p w:rsidR="003440BC" w:rsidRDefault="003440BC">
      <w:pPr>
        <w:rPr>
          <w:rFonts w:ascii="Times New Roman" w:hAnsi="Times New Roman"/>
          <w:sz w:val="28"/>
          <w:szCs w:val="28"/>
        </w:rPr>
      </w:pPr>
      <w:r>
        <w:rPr>
          <w:rFonts w:ascii="Times New Roman" w:hAnsi="Times New Roman"/>
          <w:sz w:val="28"/>
          <w:szCs w:val="28"/>
        </w:rPr>
        <w:t>Задача 6…………………………………………………………………………...13</w:t>
      </w:r>
    </w:p>
    <w:p w:rsidR="003440BC" w:rsidRDefault="003440BC">
      <w:pPr>
        <w:rPr>
          <w:rFonts w:ascii="Times New Roman" w:hAnsi="Times New Roman"/>
          <w:sz w:val="28"/>
          <w:szCs w:val="28"/>
        </w:rPr>
      </w:pPr>
      <w:r>
        <w:rPr>
          <w:rFonts w:ascii="Times New Roman" w:hAnsi="Times New Roman"/>
          <w:sz w:val="28"/>
          <w:szCs w:val="28"/>
        </w:rPr>
        <w:t>Задача 7…………………………………………………………………………...15</w:t>
      </w:r>
    </w:p>
    <w:p w:rsidR="003440BC" w:rsidRDefault="003440BC">
      <w:pPr>
        <w:rPr>
          <w:rFonts w:ascii="Times New Roman" w:hAnsi="Times New Roman"/>
          <w:sz w:val="28"/>
          <w:szCs w:val="28"/>
        </w:rPr>
      </w:pPr>
      <w:r>
        <w:rPr>
          <w:rFonts w:ascii="Times New Roman" w:hAnsi="Times New Roman"/>
          <w:sz w:val="28"/>
          <w:szCs w:val="28"/>
        </w:rPr>
        <w:t>Список литературы………………………………………………………………18</w:t>
      </w:r>
    </w:p>
    <w:p w:rsidR="003440BC" w:rsidRDefault="003440BC">
      <w:pPr>
        <w:rPr>
          <w:rFonts w:ascii="Times New Roman" w:hAnsi="Times New Roman"/>
          <w:sz w:val="28"/>
          <w:szCs w:val="28"/>
        </w:rPr>
      </w:pPr>
    </w:p>
    <w:p w:rsidR="003440BC" w:rsidRPr="003B5586" w:rsidRDefault="003440BC">
      <w:pPr>
        <w:rPr>
          <w:rFonts w:ascii="Times New Roman" w:hAnsi="Times New Roman"/>
          <w:color w:val="FFFFFF"/>
          <w:sz w:val="28"/>
          <w:szCs w:val="28"/>
        </w:rPr>
      </w:pPr>
      <w:r w:rsidRPr="003B5586">
        <w:rPr>
          <w:rFonts w:ascii="Times New Roman" w:hAnsi="Times New Roman"/>
          <w:color w:val="FFFFFF"/>
          <w:sz w:val="28"/>
          <w:szCs w:val="28"/>
        </w:rPr>
        <w:t>Данная работа скачена с сайта Банк рефератов http://www.vzfeiinfo.ru. ID работы: 22290</w:t>
      </w:r>
    </w:p>
    <w:sectPr w:rsidR="003440BC" w:rsidRPr="003B5586" w:rsidSect="0021245F">
      <w:headerReference w:type="default" r:id="rId7"/>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0BC" w:rsidRDefault="003440BC" w:rsidP="0021245F">
      <w:pPr>
        <w:spacing w:after="0" w:line="240" w:lineRule="auto"/>
      </w:pPr>
      <w:r>
        <w:separator/>
      </w:r>
    </w:p>
  </w:endnote>
  <w:endnote w:type="continuationSeparator" w:id="1">
    <w:p w:rsidR="003440BC" w:rsidRDefault="003440BC" w:rsidP="002124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BC" w:rsidRDefault="003440BC">
    <w:pPr>
      <w:pStyle w:val="Footer"/>
      <w:jc w:val="center"/>
    </w:pPr>
    <w:fldSimple w:instr=" PAGE   \* MERGEFORMAT ">
      <w:r>
        <w:rPr>
          <w:noProof/>
        </w:rPr>
        <w:t>2</w:t>
      </w:r>
    </w:fldSimple>
  </w:p>
  <w:p w:rsidR="003440BC" w:rsidRDefault="003440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0BC" w:rsidRDefault="003440BC" w:rsidP="0021245F">
      <w:pPr>
        <w:spacing w:after="0" w:line="240" w:lineRule="auto"/>
      </w:pPr>
      <w:r>
        <w:separator/>
      </w:r>
    </w:p>
  </w:footnote>
  <w:footnote w:type="continuationSeparator" w:id="1">
    <w:p w:rsidR="003440BC" w:rsidRDefault="003440BC" w:rsidP="002124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BC" w:rsidRDefault="003440BC">
    <w:pPr>
      <w:pStyle w:val="Head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586.05pt;height:73.25pt;rotation:315;z-index:-251656192;mso-position-horizontal:center;mso-position-horizontal-relative:margin;mso-position-vertical:center;mso-position-vertical-relative:margin" wrapcoords="21213 1543 21047 1543 20936 2204 20826 3306 20383 1543 20134 1102 20024 1984 19332 1322 19083 2204 19000 3306 18641 1763 18336 1102 18198 2204 17479 1322 17479 1543 17230 3086 17286 5069 17645 7935 17424 11241 16622 5951 16179 3967 16013 5290 15433 5510 14990 3747 14796 5290 14492 5290 14437 6392 13773 2645 13220 -220 12335 5510 12197 4849 12003 5290 11865 6612 11478 5290 9763 1102 9542 1984 9514 2865 9127 1543 9071 1984 9044 9037 8380 5069 8269 5290 8269 7935 7606 3306 6997 661 6831 1763 6804 11241 5421 1543 5117 0 4978 1543 4785 5290 3678 1322 3291 1322 3153 1543 3153 7053 2213 882 1991 0 1853 1543 1687 5290 968 1763 830 1322 747 2865 387 2204 28 1543 -28 1984 360 14767 498 15869 525 16090 636 14767 691 12343 1079 15429 1521 16531 1632 14988 1853 16090 1991 15429 1991 12784 2240 14767 2849 16531 2932 15429 3153 16090 3346 15429 3374 13886 3568 15429 4066 16310 4176 15208 4397 16090 4674 15429 4702 14327 4978 16090 5117 15429 5117 12784 5393 14988 5919 16310 6029 14988 6140 16090 6499 15649 6582 14547 6859 16090 6997 15429 6997 12784 7274 14988 7910 16971 7993 15869 8186 16310 8435 15429 8463 14547 9265 15869 9901 16090 10205 14547 10261 13886 10980 19176 11146 19616 11201 16310 11533 15429 11616 14767 11727 15429 12224 15869 12363 15649 13082 16310 13303 14988 13414 13886 13524 14988 14133 16090 14216 15429 16207 16310 16622 15649 16677 15208 17396 15869 19249 15649 19332 16310 19692 15429 19747 14767 19885 15649 20355 16090 20438 15208 21157 15869 21296 15429 21489 13665 21572 9037 21489 3967 21462 3306 21213 1543" stroked="f">
          <v:fill opacity=".5"/>
          <v:textpath style="font-family:&quot;Calibri&quot;;font-size:1pt" string="Vzfeiinfo.Ru ID работы: 22290"/>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8C5C77"/>
    <w:multiLevelType w:val="hybridMultilevel"/>
    <w:tmpl w:val="818A09F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5BB5"/>
    <w:rsid w:val="000859A1"/>
    <w:rsid w:val="00095BB5"/>
    <w:rsid w:val="0012498D"/>
    <w:rsid w:val="001F39E4"/>
    <w:rsid w:val="0021245F"/>
    <w:rsid w:val="00330147"/>
    <w:rsid w:val="003440BC"/>
    <w:rsid w:val="00392D46"/>
    <w:rsid w:val="003B5586"/>
    <w:rsid w:val="003D7F28"/>
    <w:rsid w:val="003E6ACE"/>
    <w:rsid w:val="004251DC"/>
    <w:rsid w:val="004E0636"/>
    <w:rsid w:val="00500FFF"/>
    <w:rsid w:val="008D4CBF"/>
    <w:rsid w:val="009E7873"/>
    <w:rsid w:val="00AA3B96"/>
    <w:rsid w:val="00AA7AA3"/>
    <w:rsid w:val="00B305D8"/>
    <w:rsid w:val="00B30967"/>
    <w:rsid w:val="00E906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A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1245F"/>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21245F"/>
    <w:rPr>
      <w:rFonts w:cs="Times New Roman"/>
    </w:rPr>
  </w:style>
  <w:style w:type="paragraph" w:styleId="Footer">
    <w:name w:val="footer"/>
    <w:basedOn w:val="Normal"/>
    <w:link w:val="FooterChar"/>
    <w:uiPriority w:val="99"/>
    <w:rsid w:val="0021245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1245F"/>
    <w:rPr>
      <w:rFonts w:cs="Times New Roman"/>
    </w:rPr>
  </w:style>
  <w:style w:type="paragraph" w:styleId="ListParagraph">
    <w:name w:val="List Paragraph"/>
    <w:basedOn w:val="Normal"/>
    <w:uiPriority w:val="99"/>
    <w:qFormat/>
    <w:rsid w:val="00AA7AA3"/>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1</Pages>
  <Words>64</Words>
  <Characters>365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22290</cp:keywords>
  <dc:description>Банк рефератов Vzfeiinfo.Ru</dc:description>
  <cp:lastModifiedBy>Юрик</cp:lastModifiedBy>
  <cp:revision>9</cp:revision>
  <dcterms:created xsi:type="dcterms:W3CDTF">2009-10-22T08:39:00Z</dcterms:created>
  <dcterms:modified xsi:type="dcterms:W3CDTF">2010-11-17T11:33:00Z</dcterms:modified>
</cp:coreProperties>
</file>